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76FD" w:rsidRPr="001B2368" w:rsidRDefault="001B2368" w:rsidP="004A2EF0">
      <w:pPr>
        <w:spacing w:after="0"/>
        <w:jc w:val="both"/>
        <w:rPr>
          <w:rFonts w:ascii="Adobe Arabic" w:hAnsi="Adobe Arabic" w:cs="Adobe Arabic"/>
          <w:b/>
          <w:bCs/>
          <w:sz w:val="10"/>
          <w:szCs w:val="10"/>
          <w:rtl/>
        </w:rPr>
      </w:pPr>
      <w:r w:rsidRPr="001B2368">
        <w:rPr>
          <w:rFonts w:ascii="Adobe Arabic" w:hAnsi="Adobe Arabic" w:cs="Adobe Arabic"/>
          <w:b/>
          <w:bCs/>
          <w:noProof/>
          <w:sz w:val="10"/>
          <w:szCs w:val="10"/>
          <w:rtl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-428625</wp:posOffset>
            </wp:positionH>
            <wp:positionV relativeFrom="paragraph">
              <wp:posOffset>-769620</wp:posOffset>
            </wp:positionV>
            <wp:extent cx="7496175" cy="5305425"/>
            <wp:effectExtent l="19050" t="0" r="9525" b="0"/>
            <wp:wrapNone/>
            <wp:docPr id="1" name="Picture 0" descr="معاينة-02-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معاينة-02-02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96175" cy="5305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51"/>
        <w:gridCol w:w="4678"/>
        <w:gridCol w:w="5353"/>
      </w:tblGrid>
      <w:tr w:rsidR="004A2EF0" w:rsidRPr="001B2368" w:rsidTr="00C07697">
        <w:tc>
          <w:tcPr>
            <w:tcW w:w="651" w:type="dxa"/>
          </w:tcPr>
          <w:p w:rsidR="004A2EF0" w:rsidRPr="001B2368" w:rsidRDefault="004A2EF0" w:rsidP="004A2EF0">
            <w:pPr>
              <w:jc w:val="both"/>
              <w:rPr>
                <w:rFonts w:ascii="Adobe Arabic" w:hAnsi="Adobe Arabic" w:cs="Adobe Arabic"/>
                <w:b/>
                <w:bCs/>
                <w:sz w:val="30"/>
                <w:szCs w:val="30"/>
                <w:rtl/>
              </w:rPr>
            </w:pPr>
          </w:p>
        </w:tc>
        <w:tc>
          <w:tcPr>
            <w:tcW w:w="4678" w:type="dxa"/>
          </w:tcPr>
          <w:p w:rsidR="004A2EF0" w:rsidRPr="001B2368" w:rsidRDefault="004A2EF0" w:rsidP="004A2EF0">
            <w:pPr>
              <w:jc w:val="both"/>
              <w:rPr>
                <w:rFonts w:ascii="Adobe Arabic" w:hAnsi="Adobe Arabic" w:cs="Adobe Arabic"/>
                <w:b/>
                <w:bCs/>
                <w:sz w:val="30"/>
                <w:szCs w:val="30"/>
                <w:rtl/>
              </w:rPr>
            </w:pPr>
          </w:p>
        </w:tc>
        <w:tc>
          <w:tcPr>
            <w:tcW w:w="5353" w:type="dxa"/>
          </w:tcPr>
          <w:p w:rsidR="004A2EF0" w:rsidRPr="001B2368" w:rsidRDefault="004A2EF0" w:rsidP="004A2EF0">
            <w:pPr>
              <w:jc w:val="both"/>
              <w:rPr>
                <w:rFonts w:ascii="Adobe Arabic" w:hAnsi="Adobe Arabic" w:cs="Adobe Arabic"/>
                <w:b/>
                <w:bCs/>
                <w:sz w:val="30"/>
                <w:szCs w:val="30"/>
                <w:rtl/>
              </w:rPr>
            </w:pPr>
          </w:p>
        </w:tc>
      </w:tr>
      <w:tr w:rsidR="004A2EF0" w:rsidRPr="001B2368" w:rsidTr="00C07697">
        <w:tc>
          <w:tcPr>
            <w:tcW w:w="651" w:type="dxa"/>
          </w:tcPr>
          <w:p w:rsidR="004A2EF0" w:rsidRPr="001B2368" w:rsidRDefault="004A2EF0" w:rsidP="00386EEA">
            <w:pPr>
              <w:jc w:val="both"/>
              <w:rPr>
                <w:rFonts w:ascii="Adobe Arabic" w:hAnsi="Adobe Arabic" w:cs="Adobe Arabic"/>
                <w:b/>
                <w:bCs/>
                <w:sz w:val="30"/>
                <w:szCs w:val="30"/>
                <w:rtl/>
              </w:rPr>
            </w:pPr>
          </w:p>
        </w:tc>
        <w:tc>
          <w:tcPr>
            <w:tcW w:w="4678" w:type="dxa"/>
          </w:tcPr>
          <w:p w:rsidR="004A2EF0" w:rsidRPr="001B2368" w:rsidRDefault="004A2EF0" w:rsidP="00386EEA">
            <w:pPr>
              <w:jc w:val="both"/>
              <w:rPr>
                <w:rFonts w:ascii="Adobe Arabic" w:hAnsi="Adobe Arabic" w:cs="Adobe Arabic"/>
                <w:b/>
                <w:bCs/>
                <w:sz w:val="30"/>
                <w:szCs w:val="30"/>
                <w:rtl/>
              </w:rPr>
            </w:pPr>
          </w:p>
        </w:tc>
        <w:tc>
          <w:tcPr>
            <w:tcW w:w="5353" w:type="dxa"/>
          </w:tcPr>
          <w:p w:rsidR="004A2EF0" w:rsidRPr="001B2368" w:rsidRDefault="004A2EF0" w:rsidP="00386EEA">
            <w:pPr>
              <w:jc w:val="both"/>
              <w:rPr>
                <w:rFonts w:ascii="Adobe Arabic" w:hAnsi="Adobe Arabic" w:cs="Adobe Arabic"/>
                <w:b/>
                <w:bCs/>
                <w:sz w:val="30"/>
                <w:szCs w:val="30"/>
                <w:rtl/>
              </w:rPr>
            </w:pPr>
          </w:p>
        </w:tc>
      </w:tr>
      <w:tr w:rsidR="004A2EF0" w:rsidRPr="004A2EF0" w:rsidTr="00C07697">
        <w:tc>
          <w:tcPr>
            <w:tcW w:w="651" w:type="dxa"/>
          </w:tcPr>
          <w:p w:rsidR="004A2EF0" w:rsidRPr="004A2EF0" w:rsidRDefault="004A2EF0" w:rsidP="00386EEA">
            <w:pPr>
              <w:jc w:val="both"/>
              <w:rPr>
                <w:rFonts w:ascii="Adobe Arabic" w:hAnsi="Adobe Arabic" w:cs="Adobe Arabic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4678" w:type="dxa"/>
          </w:tcPr>
          <w:p w:rsidR="004A2EF0" w:rsidRPr="004A2EF0" w:rsidRDefault="00C54B4C" w:rsidP="00386EEA">
            <w:pPr>
              <w:jc w:val="both"/>
              <w:rPr>
                <w:rFonts w:ascii="Adobe Arabic" w:hAnsi="Adobe Arabic" w:cs="Adobe Arabic"/>
                <w:b/>
                <w:bCs/>
                <w:sz w:val="28"/>
                <w:szCs w:val="28"/>
                <w:rtl/>
              </w:rPr>
            </w:pPr>
            <w:fldSimple w:instr=" MERGEFIELD  name  \* MERGEFORMAT ">
              <w:r w:rsidR="004A2EF0" w:rsidRPr="004A2EF0">
                <w:rPr>
                  <w:rFonts w:ascii="Adobe Arabic" w:hAnsi="Adobe Arabic" w:cs="Adobe Arabic"/>
                  <w:noProof/>
                  <w:sz w:val="28"/>
                  <w:szCs w:val="28"/>
                </w:rPr>
                <w:t>«name»</w:t>
              </w:r>
            </w:fldSimple>
          </w:p>
        </w:tc>
        <w:tc>
          <w:tcPr>
            <w:tcW w:w="5353" w:type="dxa"/>
          </w:tcPr>
          <w:p w:rsidR="004A2EF0" w:rsidRPr="004A2EF0" w:rsidRDefault="00C54B4C" w:rsidP="00386EEA">
            <w:pPr>
              <w:jc w:val="both"/>
              <w:rPr>
                <w:rFonts w:ascii="Adobe Arabic" w:hAnsi="Adobe Arabic" w:cs="Adobe Arabic"/>
                <w:b/>
                <w:bCs/>
                <w:sz w:val="28"/>
                <w:szCs w:val="28"/>
                <w:rtl/>
              </w:rPr>
            </w:pPr>
            <w:fldSimple w:instr=" MERGEFIELD  address  \* MERGEFORMAT ">
              <w:r w:rsidR="004A2EF0" w:rsidRPr="004A2EF0">
                <w:rPr>
                  <w:rFonts w:ascii="Adobe Arabic" w:hAnsi="Adobe Arabic" w:cs="Adobe Arabic"/>
                  <w:noProof/>
                  <w:sz w:val="28"/>
                  <w:szCs w:val="28"/>
                </w:rPr>
                <w:t>«address»</w:t>
              </w:r>
            </w:fldSimple>
          </w:p>
        </w:tc>
      </w:tr>
      <w:tr w:rsidR="004A2EF0" w:rsidRPr="004A2EF0" w:rsidTr="00C07697">
        <w:tc>
          <w:tcPr>
            <w:tcW w:w="651" w:type="dxa"/>
          </w:tcPr>
          <w:p w:rsidR="004A2EF0" w:rsidRPr="001B2368" w:rsidRDefault="004A2EF0" w:rsidP="00386EEA">
            <w:pPr>
              <w:jc w:val="both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4678" w:type="dxa"/>
          </w:tcPr>
          <w:p w:rsidR="004A2EF0" w:rsidRPr="001B2368" w:rsidRDefault="004A2EF0" w:rsidP="00386EEA">
            <w:pPr>
              <w:jc w:val="both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5353" w:type="dxa"/>
          </w:tcPr>
          <w:p w:rsidR="004A2EF0" w:rsidRPr="001B2368" w:rsidRDefault="004A2EF0" w:rsidP="00386EEA">
            <w:pPr>
              <w:jc w:val="both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</w:p>
        </w:tc>
      </w:tr>
      <w:tr w:rsidR="004A2EF0" w:rsidRPr="004A2EF0" w:rsidTr="00C07697">
        <w:tc>
          <w:tcPr>
            <w:tcW w:w="651" w:type="dxa"/>
          </w:tcPr>
          <w:p w:rsidR="004A2EF0" w:rsidRPr="004A2EF0" w:rsidRDefault="004A2EF0" w:rsidP="00386EEA">
            <w:pPr>
              <w:jc w:val="both"/>
              <w:rPr>
                <w:rFonts w:ascii="Adobe Arabic" w:hAnsi="Adobe Arabic" w:cs="Adobe Arabic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4678" w:type="dxa"/>
          </w:tcPr>
          <w:p w:rsidR="004A2EF0" w:rsidRPr="004A2EF0" w:rsidRDefault="00C54B4C" w:rsidP="00386EEA">
            <w:pPr>
              <w:jc w:val="both"/>
              <w:rPr>
                <w:rFonts w:ascii="Adobe Arabic" w:hAnsi="Adobe Arabic" w:cs="Adobe Arabic"/>
                <w:b/>
                <w:bCs/>
                <w:sz w:val="28"/>
                <w:szCs w:val="28"/>
                <w:rtl/>
              </w:rPr>
            </w:pPr>
            <w:fldSimple w:instr=" MERGEFIELD  phoneNum  \* MERGEFORMAT ">
              <w:r w:rsidR="004A2EF0" w:rsidRPr="004A2EF0">
                <w:rPr>
                  <w:rFonts w:ascii="Adobe Arabic" w:hAnsi="Adobe Arabic" w:cs="Adobe Arabic"/>
                  <w:noProof/>
                  <w:sz w:val="28"/>
                  <w:szCs w:val="28"/>
                </w:rPr>
                <w:t>«phoneNum»</w:t>
              </w:r>
            </w:fldSimple>
          </w:p>
        </w:tc>
        <w:tc>
          <w:tcPr>
            <w:tcW w:w="5353" w:type="dxa"/>
          </w:tcPr>
          <w:p w:rsidR="004A2EF0" w:rsidRPr="004A2EF0" w:rsidRDefault="00C54B4C" w:rsidP="00CD1AC7">
            <w:pPr>
              <w:jc w:val="both"/>
              <w:rPr>
                <w:rFonts w:ascii="Adobe Arabic" w:hAnsi="Adobe Arabic" w:cs="Adobe Arabic"/>
                <w:b/>
                <w:bCs/>
                <w:sz w:val="28"/>
                <w:szCs w:val="28"/>
                <w:rtl/>
              </w:rPr>
            </w:pPr>
            <w:fldSimple w:instr=" MERGEFIELD  todayDate  \* MERGEFORMAT ">
              <w:r w:rsidR="00AF0360" w:rsidRPr="004A2EF0">
                <w:rPr>
                  <w:rFonts w:ascii="Adobe Arabic" w:hAnsi="Adobe Arabic" w:cs="Adobe Arabic"/>
                  <w:noProof/>
                  <w:sz w:val="28"/>
                  <w:szCs w:val="28"/>
                </w:rPr>
                <w:t>«todayDay»</w:t>
              </w:r>
            </w:fldSimple>
          </w:p>
        </w:tc>
      </w:tr>
    </w:tbl>
    <w:p w:rsidR="007A76FD" w:rsidRPr="001B2368" w:rsidRDefault="007A76FD" w:rsidP="004A2EF0">
      <w:pPr>
        <w:spacing w:after="0"/>
        <w:jc w:val="both"/>
        <w:rPr>
          <w:rFonts w:ascii="Adobe Arabic" w:hAnsi="Adobe Arabic" w:cs="Adobe Arabic"/>
          <w:b/>
          <w:bCs/>
          <w:sz w:val="34"/>
          <w:szCs w:val="34"/>
          <w:rtl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502"/>
        <w:gridCol w:w="4819"/>
        <w:gridCol w:w="3544"/>
      </w:tblGrid>
      <w:tr w:rsidR="004A2EF0" w:rsidRPr="004A2EF0" w:rsidTr="008048C9">
        <w:tc>
          <w:tcPr>
            <w:tcW w:w="1502" w:type="dxa"/>
          </w:tcPr>
          <w:p w:rsidR="004A2EF0" w:rsidRPr="004A2EF0" w:rsidRDefault="004A2EF0" w:rsidP="00386EEA">
            <w:pPr>
              <w:jc w:val="both"/>
              <w:rPr>
                <w:rFonts w:ascii="Adobe Arabic" w:hAnsi="Adobe Arabic" w:cs="Adobe Arabic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4819" w:type="dxa"/>
          </w:tcPr>
          <w:p w:rsidR="004A2EF0" w:rsidRPr="004A2EF0" w:rsidRDefault="00C54B4C" w:rsidP="00386EEA">
            <w:pPr>
              <w:jc w:val="both"/>
              <w:rPr>
                <w:rFonts w:ascii="Adobe Arabic" w:hAnsi="Adobe Arabic" w:cs="Adobe Arabic"/>
                <w:b/>
                <w:bCs/>
                <w:sz w:val="28"/>
                <w:szCs w:val="28"/>
                <w:rtl/>
              </w:rPr>
            </w:pPr>
            <w:fldSimple w:instr=" MERGEFIELD  suitId  \* MERGEFORMAT ">
              <w:r w:rsidR="004A2EF0" w:rsidRPr="004A2EF0">
                <w:rPr>
                  <w:rFonts w:ascii="Adobe Arabic" w:hAnsi="Adobe Arabic" w:cs="Adobe Arabic"/>
                  <w:noProof/>
                  <w:sz w:val="28"/>
                  <w:szCs w:val="28"/>
                </w:rPr>
                <w:t>«suitId»</w:t>
              </w:r>
            </w:fldSimple>
          </w:p>
        </w:tc>
        <w:tc>
          <w:tcPr>
            <w:tcW w:w="3544" w:type="dxa"/>
          </w:tcPr>
          <w:p w:rsidR="004A2EF0" w:rsidRPr="008048C9" w:rsidRDefault="00C54B4C" w:rsidP="0045139A">
            <w:pPr>
              <w:jc w:val="both"/>
              <w:rPr>
                <w:rFonts w:ascii="Adobe Arabic" w:hAnsi="Adobe Arabic" w:cs="Adobe Arabic"/>
                <w:b/>
                <w:bCs/>
                <w:sz w:val="28"/>
                <w:szCs w:val="28"/>
                <w:rtl/>
              </w:rPr>
            </w:pPr>
            <w:fldSimple w:instr=" MERGEFIELD  secondSu  \* MERGEFORMAT ">
              <w:r w:rsidR="008048C9" w:rsidRPr="008048C9">
                <w:rPr>
                  <w:rFonts w:ascii="Adobe Arabic" w:hAnsi="Adobe Arabic" w:cs="Adobe Arabic"/>
                  <w:noProof/>
                  <w:sz w:val="28"/>
                  <w:szCs w:val="28"/>
                </w:rPr>
                <w:t>«secondSu»</w:t>
              </w:r>
            </w:fldSimple>
          </w:p>
        </w:tc>
      </w:tr>
      <w:tr w:rsidR="004A2EF0" w:rsidRPr="004A2EF0" w:rsidTr="008048C9">
        <w:tc>
          <w:tcPr>
            <w:tcW w:w="1502" w:type="dxa"/>
          </w:tcPr>
          <w:p w:rsidR="004A2EF0" w:rsidRPr="004A2EF0" w:rsidRDefault="004A2EF0" w:rsidP="00386EEA">
            <w:pPr>
              <w:jc w:val="both"/>
              <w:rPr>
                <w:rFonts w:ascii="Adobe Arabic" w:hAnsi="Adobe Arabic" w:cs="Adobe Arabic"/>
                <w:b/>
                <w:bCs/>
                <w:rtl/>
              </w:rPr>
            </w:pPr>
          </w:p>
        </w:tc>
        <w:tc>
          <w:tcPr>
            <w:tcW w:w="4819" w:type="dxa"/>
          </w:tcPr>
          <w:p w:rsidR="004A2EF0" w:rsidRPr="004A2EF0" w:rsidRDefault="004A2EF0" w:rsidP="00386EEA">
            <w:pPr>
              <w:jc w:val="both"/>
              <w:rPr>
                <w:rFonts w:ascii="Adobe Arabic" w:hAnsi="Adobe Arabic" w:cs="Adobe Arabic"/>
                <w:b/>
                <w:bCs/>
                <w:rtl/>
              </w:rPr>
            </w:pPr>
          </w:p>
        </w:tc>
        <w:tc>
          <w:tcPr>
            <w:tcW w:w="3544" w:type="dxa"/>
          </w:tcPr>
          <w:p w:rsidR="004A2EF0" w:rsidRPr="004A2EF0" w:rsidRDefault="004A2EF0" w:rsidP="00386EEA">
            <w:pPr>
              <w:jc w:val="both"/>
              <w:rPr>
                <w:rFonts w:ascii="Adobe Arabic" w:hAnsi="Adobe Arabic" w:cs="Adobe Arabic"/>
                <w:b/>
                <w:bCs/>
                <w:rtl/>
              </w:rPr>
            </w:pPr>
          </w:p>
        </w:tc>
      </w:tr>
      <w:tr w:rsidR="004A2EF0" w:rsidRPr="004A2EF0" w:rsidTr="008048C9">
        <w:tc>
          <w:tcPr>
            <w:tcW w:w="1502" w:type="dxa"/>
          </w:tcPr>
          <w:p w:rsidR="004A2EF0" w:rsidRPr="004A2EF0" w:rsidRDefault="004A2EF0" w:rsidP="00386EEA">
            <w:pPr>
              <w:jc w:val="both"/>
              <w:rPr>
                <w:rFonts w:ascii="Adobe Arabic" w:hAnsi="Adobe Arabic" w:cs="Adobe Arabic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4819" w:type="dxa"/>
          </w:tcPr>
          <w:p w:rsidR="004A2EF0" w:rsidRPr="008048C9" w:rsidRDefault="00C54B4C" w:rsidP="00386EEA">
            <w:pPr>
              <w:jc w:val="both"/>
              <w:rPr>
                <w:rFonts w:ascii="Adobe Arabic" w:hAnsi="Adobe Arabic" w:cs="Adobe Arabic"/>
                <w:b/>
                <w:bCs/>
                <w:sz w:val="28"/>
                <w:szCs w:val="28"/>
              </w:rPr>
            </w:pPr>
            <w:fldSimple w:instr=" MERGEFIELD  firstWear  \* MERGEFORMAT ">
              <w:r w:rsidR="008048C9" w:rsidRPr="008048C9">
                <w:rPr>
                  <w:rFonts w:ascii="Adobe Arabic" w:hAnsi="Adobe Arabic" w:cs="Adobe Arabic"/>
                  <w:noProof/>
                  <w:sz w:val="28"/>
                  <w:szCs w:val="28"/>
                </w:rPr>
                <w:t>«firstWear»</w:t>
              </w:r>
            </w:fldSimple>
          </w:p>
        </w:tc>
        <w:tc>
          <w:tcPr>
            <w:tcW w:w="3544" w:type="dxa"/>
          </w:tcPr>
          <w:p w:rsidR="004A2EF0" w:rsidRPr="00DE701F" w:rsidRDefault="00C54B4C" w:rsidP="0045139A">
            <w:pPr>
              <w:jc w:val="both"/>
              <w:rPr>
                <w:rFonts w:ascii="Adobe Arabic" w:hAnsi="Adobe Arabic" w:cs="Adobe Arabic"/>
                <w:b/>
                <w:bCs/>
                <w:sz w:val="28"/>
                <w:szCs w:val="28"/>
                <w:rtl/>
              </w:rPr>
            </w:pPr>
            <w:fldSimple w:instr=" MERGEFIELD  weddingDate  \* MERGEFORMAT ">
              <w:r w:rsidR="00DE701F" w:rsidRPr="00DE701F">
                <w:rPr>
                  <w:rFonts w:ascii="Adobe Arabic" w:hAnsi="Adobe Arabic" w:cs="Adobe Arabic"/>
                  <w:noProof/>
                  <w:sz w:val="28"/>
                  <w:szCs w:val="28"/>
                </w:rPr>
                <w:t>«weddingDate»</w:t>
              </w:r>
            </w:fldSimple>
          </w:p>
        </w:tc>
      </w:tr>
      <w:tr w:rsidR="001B2368" w:rsidRPr="004A2EF0" w:rsidTr="008048C9">
        <w:tc>
          <w:tcPr>
            <w:tcW w:w="1502" w:type="dxa"/>
          </w:tcPr>
          <w:p w:rsidR="001B2368" w:rsidRPr="001B2368" w:rsidRDefault="001B2368" w:rsidP="00386EEA">
            <w:pPr>
              <w:jc w:val="both"/>
              <w:rPr>
                <w:rFonts w:ascii="Adobe Arabic" w:hAnsi="Adobe Arabic" w:cs="Adobe Arabic"/>
                <w:b/>
                <w:bCs/>
                <w:rtl/>
              </w:rPr>
            </w:pPr>
          </w:p>
        </w:tc>
        <w:tc>
          <w:tcPr>
            <w:tcW w:w="4819" w:type="dxa"/>
          </w:tcPr>
          <w:p w:rsidR="001B2368" w:rsidRPr="001B2368" w:rsidRDefault="001B2368" w:rsidP="00386EEA">
            <w:pPr>
              <w:jc w:val="both"/>
            </w:pPr>
          </w:p>
        </w:tc>
        <w:tc>
          <w:tcPr>
            <w:tcW w:w="3544" w:type="dxa"/>
          </w:tcPr>
          <w:p w:rsidR="001B2368" w:rsidRPr="001B2368" w:rsidRDefault="001B2368" w:rsidP="0045139A">
            <w:pPr>
              <w:jc w:val="both"/>
            </w:pPr>
          </w:p>
        </w:tc>
      </w:tr>
      <w:tr w:rsidR="001B2368" w:rsidRPr="004A2EF0" w:rsidTr="008048C9">
        <w:tc>
          <w:tcPr>
            <w:tcW w:w="1502" w:type="dxa"/>
          </w:tcPr>
          <w:p w:rsidR="001B2368" w:rsidRPr="004A2EF0" w:rsidRDefault="001B2368" w:rsidP="00386EEA">
            <w:pPr>
              <w:jc w:val="both"/>
              <w:rPr>
                <w:rFonts w:ascii="Adobe Arabic" w:hAnsi="Adobe Arabic" w:cs="Adobe Arabic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4819" w:type="dxa"/>
          </w:tcPr>
          <w:p w:rsidR="001B2368" w:rsidRPr="004A2EF0" w:rsidRDefault="00C54B4C" w:rsidP="002325AA">
            <w:pPr>
              <w:jc w:val="both"/>
              <w:rPr>
                <w:rFonts w:ascii="Adobe Arabic" w:hAnsi="Adobe Arabic" w:cs="Adobe Arabic"/>
                <w:b/>
                <w:bCs/>
                <w:sz w:val="28"/>
                <w:szCs w:val="28"/>
                <w:rtl/>
              </w:rPr>
            </w:pPr>
            <w:fldSimple w:instr=" MERGEFIELD  price  \* MERGEFORMAT ">
              <w:r w:rsidR="001B2368" w:rsidRPr="004A2EF0">
                <w:rPr>
                  <w:rFonts w:ascii="Adobe Arabic" w:hAnsi="Adobe Arabic" w:cs="Adobe Arabic"/>
                  <w:noProof/>
                  <w:sz w:val="28"/>
                  <w:szCs w:val="28"/>
                </w:rPr>
                <w:t>«price»</w:t>
              </w:r>
            </w:fldSimple>
          </w:p>
        </w:tc>
        <w:tc>
          <w:tcPr>
            <w:tcW w:w="3544" w:type="dxa"/>
          </w:tcPr>
          <w:p w:rsidR="001B2368" w:rsidRPr="009E15AB" w:rsidRDefault="00C54B4C" w:rsidP="002325AA">
            <w:pPr>
              <w:jc w:val="both"/>
              <w:rPr>
                <w:rFonts w:ascii="Adobe Arabic" w:hAnsi="Adobe Arabic" w:cs="Adobe Arabic"/>
                <w:b/>
                <w:bCs/>
                <w:sz w:val="28"/>
                <w:szCs w:val="28"/>
                <w:rtl/>
              </w:rPr>
            </w:pPr>
            <w:fldSimple w:instr=" MERGEFIELD  giveDate  \* MERGEFORMAT ">
              <w:r w:rsidR="009E15AB" w:rsidRPr="009E15AB">
                <w:rPr>
                  <w:rFonts w:ascii="Adobe Arabic" w:hAnsi="Adobe Arabic" w:cs="Adobe Arabic"/>
                  <w:noProof/>
                  <w:sz w:val="28"/>
                  <w:szCs w:val="28"/>
                </w:rPr>
                <w:t>«giveDate»</w:t>
              </w:r>
            </w:fldSimple>
          </w:p>
        </w:tc>
      </w:tr>
    </w:tbl>
    <w:p w:rsidR="004A2EF0" w:rsidRPr="00C07697" w:rsidRDefault="004A2EF0" w:rsidP="004A2EF0">
      <w:pPr>
        <w:spacing w:after="0"/>
        <w:jc w:val="both"/>
        <w:rPr>
          <w:rFonts w:ascii="Adobe Arabic" w:hAnsi="Adobe Arabic" w:cs="Adobe Arabic"/>
          <w:b/>
          <w:bCs/>
          <w:rtl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502"/>
        <w:gridCol w:w="4536"/>
        <w:gridCol w:w="108"/>
        <w:gridCol w:w="3719"/>
        <w:gridCol w:w="448"/>
      </w:tblGrid>
      <w:tr w:rsidR="006D7915" w:rsidRPr="006D7915" w:rsidTr="006D7915">
        <w:trPr>
          <w:gridAfter w:val="1"/>
          <w:wAfter w:w="448" w:type="dxa"/>
        </w:trPr>
        <w:tc>
          <w:tcPr>
            <w:tcW w:w="1502" w:type="dxa"/>
          </w:tcPr>
          <w:p w:rsidR="006D7915" w:rsidRPr="006D7915" w:rsidRDefault="006D7915" w:rsidP="00386EEA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sz w:val="28"/>
                <w:szCs w:val="28"/>
                <w:rtl/>
              </w:rPr>
            </w:pPr>
          </w:p>
        </w:tc>
        <w:tc>
          <w:tcPr>
            <w:tcW w:w="4536" w:type="dxa"/>
          </w:tcPr>
          <w:p w:rsidR="006D7915" w:rsidRPr="006D7915" w:rsidRDefault="006D7915" w:rsidP="002325AA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sz w:val="28"/>
                <w:szCs w:val="28"/>
              </w:rPr>
            </w:pPr>
            <w:fldSimple w:instr=" MERGEFIELD  first  \* MERGEFORMAT ">
              <w:r w:rsidRPr="006D7915">
                <w:rPr>
                  <w:rFonts w:ascii="Adobe Arabic" w:hAnsi="Adobe Arabic" w:cs="Adobe Arabic"/>
                  <w:noProof/>
                  <w:color w:val="000000" w:themeColor="text1"/>
                  <w:sz w:val="28"/>
                  <w:szCs w:val="28"/>
                </w:rPr>
                <w:t>«first»</w:t>
              </w:r>
            </w:fldSimple>
          </w:p>
        </w:tc>
        <w:tc>
          <w:tcPr>
            <w:tcW w:w="3827" w:type="dxa"/>
            <w:gridSpan w:val="2"/>
            <w:vMerge w:val="restart"/>
          </w:tcPr>
          <w:p w:rsidR="006D7915" w:rsidRPr="006D7915" w:rsidRDefault="006D7915" w:rsidP="002325AA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rtl/>
              </w:rPr>
            </w:pPr>
            <w:fldSimple w:instr=" MERGEFIELD  notes  \* MERGEFORMAT ">
              <w:r w:rsidRPr="006D7915">
                <w:rPr>
                  <w:rFonts w:ascii="Adobe Arabic" w:hAnsi="Adobe Arabic" w:cs="Adobe Arabic"/>
                  <w:noProof/>
                  <w:color w:val="000000" w:themeColor="text1"/>
                  <w:sz w:val="28"/>
                  <w:szCs w:val="28"/>
                </w:rPr>
                <w:t>«notes»</w:t>
              </w:r>
            </w:fldSimple>
          </w:p>
        </w:tc>
      </w:tr>
      <w:tr w:rsidR="006D7915" w:rsidRPr="006D7915" w:rsidTr="006D7915">
        <w:tc>
          <w:tcPr>
            <w:tcW w:w="1502" w:type="dxa"/>
          </w:tcPr>
          <w:p w:rsidR="006D7915" w:rsidRPr="006D7915" w:rsidRDefault="006D7915" w:rsidP="00386EEA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rtl/>
              </w:rPr>
            </w:pPr>
          </w:p>
        </w:tc>
        <w:tc>
          <w:tcPr>
            <w:tcW w:w="4536" w:type="dxa"/>
          </w:tcPr>
          <w:p w:rsidR="006D7915" w:rsidRPr="006D7915" w:rsidRDefault="006D7915" w:rsidP="00386EEA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rtl/>
              </w:rPr>
            </w:pPr>
          </w:p>
        </w:tc>
        <w:tc>
          <w:tcPr>
            <w:tcW w:w="3827" w:type="dxa"/>
            <w:gridSpan w:val="2"/>
            <w:vMerge/>
          </w:tcPr>
          <w:p w:rsidR="006D7915" w:rsidRPr="006D7915" w:rsidRDefault="006D7915" w:rsidP="00386EEA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rtl/>
              </w:rPr>
            </w:pPr>
          </w:p>
        </w:tc>
        <w:tc>
          <w:tcPr>
            <w:tcW w:w="448" w:type="dxa"/>
            <w:vMerge w:val="restart"/>
          </w:tcPr>
          <w:p w:rsidR="006D7915" w:rsidRPr="006D7915" w:rsidRDefault="006D7915" w:rsidP="00AF0360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rtl/>
              </w:rPr>
            </w:pPr>
          </w:p>
        </w:tc>
      </w:tr>
      <w:tr w:rsidR="006D7915" w:rsidRPr="006D7915" w:rsidTr="006D7915">
        <w:tc>
          <w:tcPr>
            <w:tcW w:w="1502" w:type="dxa"/>
          </w:tcPr>
          <w:p w:rsidR="006D7915" w:rsidRPr="006D7915" w:rsidRDefault="006D7915" w:rsidP="00386EEA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rtl/>
              </w:rPr>
            </w:pPr>
          </w:p>
        </w:tc>
        <w:tc>
          <w:tcPr>
            <w:tcW w:w="4536" w:type="dxa"/>
          </w:tcPr>
          <w:p w:rsidR="006D7915" w:rsidRPr="006D7915" w:rsidRDefault="006D7915" w:rsidP="00386EEA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rtl/>
              </w:rPr>
            </w:pPr>
            <w:fldSimple w:instr=" MERGEFIELD  second  \* MERGEFORMAT ">
              <w:r w:rsidRPr="006D7915">
                <w:rPr>
                  <w:rFonts w:ascii="Adobe Arabic" w:hAnsi="Adobe Arabic" w:cs="Adobe Arabic"/>
                  <w:noProof/>
                  <w:color w:val="000000" w:themeColor="text1"/>
                  <w:sz w:val="28"/>
                  <w:szCs w:val="28"/>
                </w:rPr>
                <w:t>«second»</w:t>
              </w:r>
            </w:fldSimple>
          </w:p>
        </w:tc>
        <w:tc>
          <w:tcPr>
            <w:tcW w:w="3827" w:type="dxa"/>
            <w:gridSpan w:val="2"/>
            <w:vMerge/>
          </w:tcPr>
          <w:p w:rsidR="006D7915" w:rsidRPr="006D7915" w:rsidRDefault="006D7915" w:rsidP="00386EEA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rtl/>
              </w:rPr>
            </w:pPr>
          </w:p>
        </w:tc>
        <w:tc>
          <w:tcPr>
            <w:tcW w:w="448" w:type="dxa"/>
            <w:vMerge/>
          </w:tcPr>
          <w:p w:rsidR="006D7915" w:rsidRPr="006D7915" w:rsidRDefault="006D7915" w:rsidP="00AF0360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rtl/>
              </w:rPr>
            </w:pPr>
          </w:p>
        </w:tc>
      </w:tr>
      <w:tr w:rsidR="006D7915" w:rsidRPr="006D7915" w:rsidTr="006D7915">
        <w:tc>
          <w:tcPr>
            <w:tcW w:w="1502" w:type="dxa"/>
          </w:tcPr>
          <w:p w:rsidR="006D7915" w:rsidRPr="006D7915" w:rsidRDefault="006D7915" w:rsidP="00386EEA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rtl/>
              </w:rPr>
            </w:pPr>
          </w:p>
        </w:tc>
        <w:tc>
          <w:tcPr>
            <w:tcW w:w="4536" w:type="dxa"/>
          </w:tcPr>
          <w:p w:rsidR="006D7915" w:rsidRPr="006D7915" w:rsidRDefault="006D7915" w:rsidP="00386EEA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rtl/>
              </w:rPr>
            </w:pPr>
          </w:p>
        </w:tc>
        <w:tc>
          <w:tcPr>
            <w:tcW w:w="3827" w:type="dxa"/>
            <w:gridSpan w:val="2"/>
            <w:vMerge/>
          </w:tcPr>
          <w:p w:rsidR="006D7915" w:rsidRPr="006D7915" w:rsidRDefault="006D7915" w:rsidP="00386EEA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rtl/>
              </w:rPr>
            </w:pPr>
          </w:p>
        </w:tc>
        <w:tc>
          <w:tcPr>
            <w:tcW w:w="448" w:type="dxa"/>
            <w:vMerge/>
          </w:tcPr>
          <w:p w:rsidR="006D7915" w:rsidRPr="006D7915" w:rsidRDefault="006D7915" w:rsidP="00AF0360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rtl/>
              </w:rPr>
            </w:pPr>
          </w:p>
        </w:tc>
      </w:tr>
      <w:tr w:rsidR="006D7915" w:rsidRPr="006D7915" w:rsidTr="006D7915">
        <w:tc>
          <w:tcPr>
            <w:tcW w:w="1502" w:type="dxa"/>
          </w:tcPr>
          <w:p w:rsidR="006D7915" w:rsidRPr="006D7915" w:rsidRDefault="006D7915" w:rsidP="00386EEA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rtl/>
              </w:rPr>
            </w:pPr>
          </w:p>
        </w:tc>
        <w:tc>
          <w:tcPr>
            <w:tcW w:w="4536" w:type="dxa"/>
          </w:tcPr>
          <w:p w:rsidR="006D7915" w:rsidRPr="006D7915" w:rsidRDefault="006D7915" w:rsidP="00386EEA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rtl/>
              </w:rPr>
            </w:pPr>
            <w:fldSimple w:instr=" MERGEFIELD  left  \* MERGEFORMAT ">
              <w:r w:rsidRPr="006D7915">
                <w:rPr>
                  <w:rFonts w:ascii="Adobe Arabic" w:hAnsi="Adobe Arabic" w:cs="Adobe Arabic"/>
                  <w:noProof/>
                  <w:color w:val="000000" w:themeColor="text1"/>
                  <w:sz w:val="28"/>
                  <w:szCs w:val="28"/>
                </w:rPr>
                <w:t>«left»</w:t>
              </w:r>
            </w:fldSimple>
          </w:p>
        </w:tc>
        <w:tc>
          <w:tcPr>
            <w:tcW w:w="3827" w:type="dxa"/>
            <w:gridSpan w:val="2"/>
            <w:vMerge/>
          </w:tcPr>
          <w:p w:rsidR="006D7915" w:rsidRPr="006D7915" w:rsidRDefault="006D7915" w:rsidP="00386EEA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rtl/>
              </w:rPr>
            </w:pPr>
          </w:p>
        </w:tc>
        <w:tc>
          <w:tcPr>
            <w:tcW w:w="448" w:type="dxa"/>
            <w:vMerge/>
          </w:tcPr>
          <w:p w:rsidR="006D7915" w:rsidRPr="006D7915" w:rsidRDefault="006D7915" w:rsidP="00AF0360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rtl/>
              </w:rPr>
            </w:pPr>
          </w:p>
        </w:tc>
      </w:tr>
      <w:tr w:rsidR="006D7915" w:rsidRPr="006D7915" w:rsidTr="006D7915">
        <w:tc>
          <w:tcPr>
            <w:tcW w:w="1502" w:type="dxa"/>
          </w:tcPr>
          <w:p w:rsidR="006D7915" w:rsidRPr="006D7915" w:rsidRDefault="006D7915" w:rsidP="00386EEA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sz w:val="28"/>
                <w:szCs w:val="28"/>
                <w:rtl/>
              </w:rPr>
            </w:pPr>
          </w:p>
        </w:tc>
        <w:tc>
          <w:tcPr>
            <w:tcW w:w="4536" w:type="dxa"/>
          </w:tcPr>
          <w:p w:rsidR="006D7915" w:rsidRPr="006D7915" w:rsidRDefault="006D7915" w:rsidP="002325AA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3827" w:type="dxa"/>
            <w:gridSpan w:val="2"/>
            <w:vMerge/>
          </w:tcPr>
          <w:p w:rsidR="006D7915" w:rsidRPr="006D7915" w:rsidRDefault="006D7915" w:rsidP="00386EEA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sz w:val="28"/>
                <w:szCs w:val="28"/>
                <w:rtl/>
              </w:rPr>
            </w:pPr>
          </w:p>
        </w:tc>
        <w:tc>
          <w:tcPr>
            <w:tcW w:w="448" w:type="dxa"/>
            <w:vMerge/>
          </w:tcPr>
          <w:p w:rsidR="006D7915" w:rsidRPr="006D7915" w:rsidRDefault="006D7915" w:rsidP="00386EEA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sz w:val="28"/>
                <w:szCs w:val="28"/>
                <w:rtl/>
              </w:rPr>
            </w:pPr>
          </w:p>
        </w:tc>
      </w:tr>
      <w:tr w:rsidR="006D7915" w:rsidRPr="006D7915" w:rsidTr="006D7915">
        <w:tc>
          <w:tcPr>
            <w:tcW w:w="1502" w:type="dxa"/>
          </w:tcPr>
          <w:p w:rsidR="006D7915" w:rsidRPr="006D7915" w:rsidRDefault="006D7915" w:rsidP="00386EEA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4536" w:type="dxa"/>
          </w:tcPr>
          <w:p w:rsidR="006D7915" w:rsidRPr="006D7915" w:rsidRDefault="006D7915" w:rsidP="00386EEA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</w:rPr>
            </w:pPr>
          </w:p>
        </w:tc>
        <w:tc>
          <w:tcPr>
            <w:tcW w:w="3827" w:type="dxa"/>
            <w:gridSpan w:val="2"/>
            <w:vMerge/>
          </w:tcPr>
          <w:p w:rsidR="006D7915" w:rsidRPr="006D7915" w:rsidRDefault="006D7915" w:rsidP="00386EEA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rtl/>
              </w:rPr>
            </w:pPr>
          </w:p>
        </w:tc>
        <w:tc>
          <w:tcPr>
            <w:tcW w:w="448" w:type="dxa"/>
            <w:vMerge/>
          </w:tcPr>
          <w:p w:rsidR="006D7915" w:rsidRPr="006D7915" w:rsidRDefault="006D7915" w:rsidP="00386EEA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rtl/>
              </w:rPr>
            </w:pPr>
          </w:p>
        </w:tc>
      </w:tr>
      <w:tr w:rsidR="006D7915" w:rsidRPr="006D7915" w:rsidTr="006D7915">
        <w:tc>
          <w:tcPr>
            <w:tcW w:w="1502" w:type="dxa"/>
          </w:tcPr>
          <w:p w:rsidR="006D7915" w:rsidRPr="006D7915" w:rsidRDefault="006D7915" w:rsidP="00386EEA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sz w:val="28"/>
                <w:szCs w:val="28"/>
                <w:rtl/>
              </w:rPr>
            </w:pPr>
          </w:p>
        </w:tc>
        <w:tc>
          <w:tcPr>
            <w:tcW w:w="4536" w:type="dxa"/>
          </w:tcPr>
          <w:p w:rsidR="006D7915" w:rsidRPr="006D7915" w:rsidRDefault="006D7915" w:rsidP="002325AA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sz w:val="28"/>
                <w:szCs w:val="28"/>
              </w:rPr>
            </w:pPr>
            <w:bookmarkStart w:id="0" w:name="_GoBack"/>
            <w:bookmarkEnd w:id="0"/>
          </w:p>
        </w:tc>
        <w:tc>
          <w:tcPr>
            <w:tcW w:w="3827" w:type="dxa"/>
            <w:gridSpan w:val="2"/>
            <w:vMerge/>
          </w:tcPr>
          <w:p w:rsidR="006D7915" w:rsidRPr="006D7915" w:rsidRDefault="006D7915" w:rsidP="00386EEA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sz w:val="28"/>
                <w:szCs w:val="28"/>
                <w:rtl/>
              </w:rPr>
            </w:pPr>
          </w:p>
        </w:tc>
        <w:tc>
          <w:tcPr>
            <w:tcW w:w="448" w:type="dxa"/>
            <w:vMerge/>
          </w:tcPr>
          <w:p w:rsidR="006D7915" w:rsidRPr="006D7915" w:rsidRDefault="006D7915" w:rsidP="00386EEA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sz w:val="28"/>
                <w:szCs w:val="28"/>
                <w:rtl/>
              </w:rPr>
            </w:pPr>
          </w:p>
        </w:tc>
      </w:tr>
      <w:tr w:rsidR="006D7915" w:rsidRPr="006D7915" w:rsidTr="006D7915">
        <w:trPr>
          <w:gridAfter w:val="1"/>
          <w:wAfter w:w="448" w:type="dxa"/>
        </w:trPr>
        <w:tc>
          <w:tcPr>
            <w:tcW w:w="1502" w:type="dxa"/>
          </w:tcPr>
          <w:p w:rsidR="006D7915" w:rsidRPr="006D7915" w:rsidRDefault="006D7915" w:rsidP="00386EEA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4536" w:type="dxa"/>
          </w:tcPr>
          <w:p w:rsidR="006D7915" w:rsidRPr="006D7915" w:rsidRDefault="006D7915" w:rsidP="00386EEA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3827" w:type="dxa"/>
            <w:gridSpan w:val="2"/>
            <w:vMerge/>
          </w:tcPr>
          <w:p w:rsidR="006D7915" w:rsidRPr="006D7915" w:rsidRDefault="006D7915" w:rsidP="00386EEA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rtl/>
              </w:rPr>
            </w:pPr>
          </w:p>
        </w:tc>
      </w:tr>
      <w:tr w:rsidR="001B2368" w:rsidRPr="006D7915" w:rsidTr="006D7915">
        <w:trPr>
          <w:gridAfter w:val="2"/>
          <w:wAfter w:w="4167" w:type="dxa"/>
        </w:trPr>
        <w:tc>
          <w:tcPr>
            <w:tcW w:w="1502" w:type="dxa"/>
          </w:tcPr>
          <w:p w:rsidR="001B2368" w:rsidRPr="006D7915" w:rsidRDefault="001B2368" w:rsidP="00386EEA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sz w:val="28"/>
                <w:szCs w:val="28"/>
                <w:rtl/>
              </w:rPr>
            </w:pPr>
          </w:p>
        </w:tc>
        <w:tc>
          <w:tcPr>
            <w:tcW w:w="4644" w:type="dxa"/>
            <w:gridSpan w:val="2"/>
          </w:tcPr>
          <w:p w:rsidR="001B2368" w:rsidRPr="006D7915" w:rsidRDefault="001B2368" w:rsidP="00386EEA">
            <w:pPr>
              <w:jc w:val="both"/>
              <w:rPr>
                <w:rFonts w:ascii="Adobe Arabic" w:hAnsi="Adobe Arabic" w:cs="Adobe Arabic"/>
                <w:b/>
                <w:bCs/>
                <w:color w:val="000000" w:themeColor="text1"/>
                <w:sz w:val="28"/>
                <w:szCs w:val="28"/>
                <w:rtl/>
              </w:rPr>
            </w:pPr>
          </w:p>
        </w:tc>
      </w:tr>
    </w:tbl>
    <w:p w:rsidR="00AF0360" w:rsidRPr="004A2EF0" w:rsidRDefault="00AF0360" w:rsidP="004A2EF0">
      <w:pPr>
        <w:spacing w:after="0"/>
        <w:jc w:val="both"/>
        <w:rPr>
          <w:rFonts w:ascii="Adobe Arabic" w:hAnsi="Adobe Arabic" w:cs="Adobe Arabic"/>
          <w:b/>
          <w:bCs/>
          <w:sz w:val="28"/>
          <w:szCs w:val="28"/>
          <w:rtl/>
        </w:rPr>
      </w:pPr>
    </w:p>
    <w:p w:rsidR="00A1634B" w:rsidRPr="004A2EF0" w:rsidRDefault="00A1634B" w:rsidP="004A2EF0">
      <w:pPr>
        <w:spacing w:after="0"/>
        <w:jc w:val="both"/>
        <w:rPr>
          <w:rFonts w:ascii="Adobe Arabic" w:hAnsi="Adobe Arabic" w:cs="Adobe Arabic"/>
          <w:sz w:val="28"/>
          <w:szCs w:val="28"/>
          <w:rtl/>
        </w:rPr>
      </w:pPr>
    </w:p>
    <w:p w:rsidR="00A04DA0" w:rsidRPr="004A2EF0" w:rsidRDefault="00A04DA0" w:rsidP="004A2EF0">
      <w:pPr>
        <w:spacing w:after="0"/>
        <w:jc w:val="both"/>
        <w:rPr>
          <w:rFonts w:ascii="Adobe Arabic" w:hAnsi="Adobe Arabic" w:cs="Adobe Arabic"/>
          <w:sz w:val="28"/>
          <w:szCs w:val="28"/>
          <w:rtl/>
        </w:rPr>
      </w:pPr>
    </w:p>
    <w:p w:rsidR="00A04DA0" w:rsidRPr="004A2EF0" w:rsidRDefault="00A04DA0" w:rsidP="004A2EF0">
      <w:pPr>
        <w:spacing w:after="0"/>
        <w:jc w:val="both"/>
        <w:rPr>
          <w:rFonts w:ascii="Adobe Arabic" w:hAnsi="Adobe Arabic" w:cs="Adobe Arabic"/>
          <w:sz w:val="28"/>
          <w:szCs w:val="28"/>
          <w:rtl/>
        </w:rPr>
      </w:pPr>
    </w:p>
    <w:p w:rsidR="00A04DA0" w:rsidRPr="004A2EF0" w:rsidRDefault="00A04DA0" w:rsidP="004A2EF0">
      <w:pPr>
        <w:spacing w:after="0"/>
        <w:jc w:val="both"/>
        <w:rPr>
          <w:rFonts w:ascii="Adobe Arabic" w:hAnsi="Adobe Arabic" w:cs="Adobe Arabic"/>
          <w:sz w:val="28"/>
          <w:szCs w:val="28"/>
          <w:rtl/>
        </w:rPr>
      </w:pPr>
    </w:p>
    <w:p w:rsidR="00A04DA0" w:rsidRPr="004A2EF0" w:rsidRDefault="00A04DA0" w:rsidP="004A2EF0">
      <w:pPr>
        <w:spacing w:after="0"/>
        <w:jc w:val="both"/>
        <w:rPr>
          <w:rFonts w:ascii="Adobe Arabic" w:hAnsi="Adobe Arabic" w:cs="Adobe Arabic"/>
          <w:sz w:val="28"/>
          <w:szCs w:val="28"/>
          <w:rtl/>
        </w:rPr>
      </w:pPr>
    </w:p>
    <w:sectPr w:rsidR="00A04DA0" w:rsidRPr="004A2EF0" w:rsidSect="004A2EF0">
      <w:headerReference w:type="default" r:id="rId8"/>
      <w:pgSz w:w="11906" w:h="16838"/>
      <w:pgMar w:top="720" w:right="720" w:bottom="720" w:left="720" w:header="720" w:footer="720" w:gutter="0"/>
      <w:cols w:space="720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93667" w:rsidRDefault="00493667" w:rsidP="007A76FD">
      <w:pPr>
        <w:spacing w:after="0" w:line="240" w:lineRule="auto"/>
      </w:pPr>
      <w:r>
        <w:separator/>
      </w:r>
    </w:p>
  </w:endnote>
  <w:endnote w:type="continuationSeparator" w:id="1">
    <w:p w:rsidR="00493667" w:rsidRDefault="00493667" w:rsidP="007A76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dobe Arabic">
    <w:altName w:val="Times New Roman"/>
    <w:panose1 w:val="00000000000000000000"/>
    <w:charset w:val="00"/>
    <w:family w:val="roman"/>
    <w:notTrueType/>
    <w:pitch w:val="variable"/>
    <w:sig w:usb0="8000202F" w:usb1="8000A04A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93667" w:rsidRDefault="00493667" w:rsidP="007A76FD">
      <w:pPr>
        <w:spacing w:after="0" w:line="240" w:lineRule="auto"/>
      </w:pPr>
      <w:r>
        <w:separator/>
      </w:r>
    </w:p>
  </w:footnote>
  <w:footnote w:type="continuationSeparator" w:id="1">
    <w:p w:rsidR="00493667" w:rsidRDefault="00493667" w:rsidP="007A76F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A76FD" w:rsidRPr="007A76FD" w:rsidRDefault="007A76FD" w:rsidP="007A76FD">
    <w:pPr>
      <w:pStyle w:val="Header"/>
      <w:jc w:val="center"/>
      <w:rPr>
        <w:b/>
        <w:bCs/>
        <w:sz w:val="44"/>
        <w:szCs w:val="44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ttachedTemplate r:id="rId1"/>
  <w:defaultTabStop w:val="720"/>
  <w:drawingGridHorizontalSpacing w:val="110"/>
  <w:displayHorizontalDrawingGridEvery w:val="2"/>
  <w:characterSpacingControl w:val="doNotCompress"/>
  <w:hdrShapeDefaults>
    <o:shapedefaults v:ext="edit" spidmax="20482"/>
  </w:hdrShapeDefaults>
  <w:footnotePr>
    <w:footnote w:id="0"/>
    <w:footnote w:id="1"/>
  </w:footnotePr>
  <w:endnotePr>
    <w:endnote w:id="0"/>
    <w:endnote w:id="1"/>
  </w:endnotePr>
  <w:compat/>
  <w:rsids>
    <w:rsidRoot w:val="00E516F0"/>
    <w:rsid w:val="0000092F"/>
    <w:rsid w:val="00002686"/>
    <w:rsid w:val="0001138F"/>
    <w:rsid w:val="00016781"/>
    <w:rsid w:val="00053412"/>
    <w:rsid w:val="000749A6"/>
    <w:rsid w:val="0009668F"/>
    <w:rsid w:val="000F274A"/>
    <w:rsid w:val="000F6226"/>
    <w:rsid w:val="00124A31"/>
    <w:rsid w:val="001505FC"/>
    <w:rsid w:val="00157E10"/>
    <w:rsid w:val="00167429"/>
    <w:rsid w:val="001932EA"/>
    <w:rsid w:val="001B2368"/>
    <w:rsid w:val="001D4D3A"/>
    <w:rsid w:val="001E4849"/>
    <w:rsid w:val="001F1AD2"/>
    <w:rsid w:val="002033BE"/>
    <w:rsid w:val="00244193"/>
    <w:rsid w:val="002A0B53"/>
    <w:rsid w:val="0034205C"/>
    <w:rsid w:val="0041562F"/>
    <w:rsid w:val="004317D5"/>
    <w:rsid w:val="00450355"/>
    <w:rsid w:val="0045139A"/>
    <w:rsid w:val="0046129E"/>
    <w:rsid w:val="004628A7"/>
    <w:rsid w:val="004703F4"/>
    <w:rsid w:val="00492925"/>
    <w:rsid w:val="00493667"/>
    <w:rsid w:val="004A2EF0"/>
    <w:rsid w:val="00535ADD"/>
    <w:rsid w:val="00542121"/>
    <w:rsid w:val="00553C2F"/>
    <w:rsid w:val="00594D69"/>
    <w:rsid w:val="005D413D"/>
    <w:rsid w:val="00627B06"/>
    <w:rsid w:val="00634A86"/>
    <w:rsid w:val="006A21AC"/>
    <w:rsid w:val="006D7915"/>
    <w:rsid w:val="006F2E31"/>
    <w:rsid w:val="00715861"/>
    <w:rsid w:val="007218AB"/>
    <w:rsid w:val="007A3717"/>
    <w:rsid w:val="007A76FD"/>
    <w:rsid w:val="007E1290"/>
    <w:rsid w:val="007F4FB4"/>
    <w:rsid w:val="008048C9"/>
    <w:rsid w:val="00811851"/>
    <w:rsid w:val="00811C97"/>
    <w:rsid w:val="008575BC"/>
    <w:rsid w:val="00862C63"/>
    <w:rsid w:val="008838E8"/>
    <w:rsid w:val="00892AB9"/>
    <w:rsid w:val="008C3512"/>
    <w:rsid w:val="008E3526"/>
    <w:rsid w:val="008F01EE"/>
    <w:rsid w:val="009063C2"/>
    <w:rsid w:val="009174EB"/>
    <w:rsid w:val="009406ED"/>
    <w:rsid w:val="009537DA"/>
    <w:rsid w:val="009A0326"/>
    <w:rsid w:val="009A17C1"/>
    <w:rsid w:val="009E15AB"/>
    <w:rsid w:val="009F2A5D"/>
    <w:rsid w:val="00A01815"/>
    <w:rsid w:val="00A0333F"/>
    <w:rsid w:val="00A04DA0"/>
    <w:rsid w:val="00A06A0B"/>
    <w:rsid w:val="00A1634B"/>
    <w:rsid w:val="00A45399"/>
    <w:rsid w:val="00A54A16"/>
    <w:rsid w:val="00A75F0C"/>
    <w:rsid w:val="00AB6EC6"/>
    <w:rsid w:val="00AD7A0C"/>
    <w:rsid w:val="00AF0360"/>
    <w:rsid w:val="00B47962"/>
    <w:rsid w:val="00B57A0E"/>
    <w:rsid w:val="00B636EF"/>
    <w:rsid w:val="00BA2D8B"/>
    <w:rsid w:val="00BB1D23"/>
    <w:rsid w:val="00C07697"/>
    <w:rsid w:val="00C54B4C"/>
    <w:rsid w:val="00C56AAF"/>
    <w:rsid w:val="00C72688"/>
    <w:rsid w:val="00C81D58"/>
    <w:rsid w:val="00C878EA"/>
    <w:rsid w:val="00CC75F4"/>
    <w:rsid w:val="00CD1AC7"/>
    <w:rsid w:val="00CF1BF4"/>
    <w:rsid w:val="00D2071E"/>
    <w:rsid w:val="00D76973"/>
    <w:rsid w:val="00DA3132"/>
    <w:rsid w:val="00DD5A14"/>
    <w:rsid w:val="00DE701F"/>
    <w:rsid w:val="00E27DFD"/>
    <w:rsid w:val="00E3680A"/>
    <w:rsid w:val="00E379C8"/>
    <w:rsid w:val="00E516F0"/>
    <w:rsid w:val="00E54E9F"/>
    <w:rsid w:val="00E564E9"/>
    <w:rsid w:val="00E91325"/>
    <w:rsid w:val="00E9355C"/>
    <w:rsid w:val="00EA4DA4"/>
    <w:rsid w:val="00EF1064"/>
    <w:rsid w:val="00F3346F"/>
    <w:rsid w:val="00F84CA4"/>
    <w:rsid w:val="00FB6986"/>
    <w:rsid w:val="00FD20C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92925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7A76F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7A76FD"/>
  </w:style>
  <w:style w:type="paragraph" w:styleId="Footer">
    <w:name w:val="footer"/>
    <w:basedOn w:val="Normal"/>
    <w:link w:val="FooterChar"/>
    <w:uiPriority w:val="99"/>
    <w:semiHidden/>
    <w:unhideWhenUsed/>
    <w:rsid w:val="007A76F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7A76FD"/>
  </w:style>
  <w:style w:type="table" w:styleId="TableGrid">
    <w:name w:val="Table Grid"/>
    <w:basedOn w:val="TableNormal"/>
    <w:uiPriority w:val="59"/>
    <w:rsid w:val="00A1634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A2E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A2EF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template2.dotx" TargetMode="External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F8DEEA-5202-484C-9EA2-FE2A33B1DA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template2.dotx</Template>
  <TotalTime>7</TotalTime>
  <Pages>1</Pages>
  <Words>115</Words>
  <Characters>660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MSOFT</dc:creator>
  <cp:lastModifiedBy>AlMamoun</cp:lastModifiedBy>
  <cp:revision>7</cp:revision>
  <dcterms:created xsi:type="dcterms:W3CDTF">2014-08-08T14:16:00Z</dcterms:created>
  <dcterms:modified xsi:type="dcterms:W3CDTF">2014-08-08T15:20:00Z</dcterms:modified>
</cp:coreProperties>
</file>